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D1B" w:rsidRDefault="00C94D1B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C94D1B" w:rsidRPr="007454DA" w:rsidRDefault="00C94D1B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C94D1B" w:rsidRDefault="00C94D1B">
      <w:pPr>
        <w:pStyle w:val="Subtitle"/>
        <w:spacing w:before="120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C94D1B" w:rsidRPr="007454DA" w:rsidRDefault="00C94D1B">
      <w:pPr>
        <w:rPr>
          <w:rFonts w:ascii="Times New Roman" w:hAnsi="Times New Roman" w:cs="Times New Roman"/>
        </w:rPr>
      </w:pPr>
    </w:p>
    <w:p w:rsidR="00C94D1B" w:rsidRDefault="00C94D1B" w:rsidP="00076F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16.09.2024   № 204</w:t>
      </w:r>
    </w:p>
    <w:p w:rsidR="00C94D1B" w:rsidRDefault="00C94D1B" w:rsidP="00076FFA">
      <w:r>
        <w:rPr>
          <w:rFonts w:ascii="Times New Roman" w:hAnsi="Times New Roman" w:cs="Times New Roman"/>
        </w:rPr>
        <w:t>г. Унеча  Брянской области</w:t>
      </w:r>
    </w:p>
    <w:p w:rsidR="00C94D1B" w:rsidRDefault="00C94D1B"/>
    <w:p w:rsidR="00C94D1B" w:rsidRDefault="00C94D1B">
      <w:pPr>
        <w:sectPr w:rsidR="00C94D1B" w:rsidSect="00AA4EFD">
          <w:type w:val="continuous"/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C94D1B" w:rsidRDefault="00C94D1B" w:rsidP="00234EA2">
      <w:pPr>
        <w:spacing w:line="240" w:lineRule="auto"/>
        <w:ind w:right="4818"/>
        <w:jc w:val="both"/>
        <w:rPr>
          <w:rFonts w:ascii="Times New Roman" w:hAnsi="Times New Roman" w:cs="Times New Roman"/>
          <w:sz w:val="28"/>
          <w:szCs w:val="28"/>
        </w:rPr>
      </w:pPr>
      <w:r w:rsidRPr="003B0BA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 администрации Унечского района«Об условиях оплаты труда работников муниципальных унитарных предприятий, находящихся в ведении муниципального образования «Унечское городское поселение»,и акционерных обществ, пакеты акций которых находятся в муниципальной собственности муниципального образования</w:t>
      </w:r>
    </w:p>
    <w:p w:rsidR="00C94D1B" w:rsidRDefault="00C94D1B" w:rsidP="00234EA2">
      <w:pPr>
        <w:spacing w:line="240" w:lineRule="auto"/>
        <w:ind w:right="48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«Унечское городское поселение»от 16.06.2016 № 170(в редакции постановлений администрации Унечского района от 08.06.2017 № 181, от 25.10.2018 №263, от 17.07.2019 №194, от 06.02.2020№32, от 26.12.2022 №386) </w:t>
      </w:r>
    </w:p>
    <w:p w:rsidR="00C94D1B" w:rsidRDefault="00C94D1B" w:rsidP="005F433C">
      <w:pPr>
        <w:spacing w:line="240" w:lineRule="auto"/>
        <w:ind w:left="1134" w:right="567"/>
        <w:rPr>
          <w:rFonts w:ascii="Times New Roman" w:hAnsi="Times New Roman" w:cs="Times New Roman"/>
          <w:sz w:val="24"/>
          <w:szCs w:val="24"/>
        </w:rPr>
      </w:pPr>
    </w:p>
    <w:p w:rsidR="00C94D1B" w:rsidRDefault="00C94D1B" w:rsidP="00234EA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273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связи с произошедшими кадровыми изменениями, руководствуясь статьей 8 и пунктом 3 статьи 42 Устава муниципального образования «Унечский муниципальный район Брянской области»</w:t>
      </w:r>
    </w:p>
    <w:p w:rsidR="00C94D1B" w:rsidRDefault="00C94D1B" w:rsidP="00DA003A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4D1B" w:rsidRDefault="00C94D1B" w:rsidP="00DA003A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C94D1B" w:rsidRPr="00A20273" w:rsidRDefault="00C94D1B" w:rsidP="00DA003A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4D1B" w:rsidRDefault="00C94D1B" w:rsidP="003B1F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0273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Внести в приложение №3 к постановлению администрации Унечского района от 16.06.2016 № 170«</w:t>
      </w:r>
      <w:r w:rsidRPr="00805CDC">
        <w:rPr>
          <w:rFonts w:ascii="Times New Roman" w:hAnsi="Times New Roman" w:cs="Times New Roman"/>
          <w:sz w:val="24"/>
          <w:szCs w:val="24"/>
        </w:rPr>
        <w:t>Об условиях оплаты труда работников муниципальных унитарных предприятий, находящихся в ведении 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ое городское поселение</w:t>
      </w:r>
      <w:r w:rsidRPr="00805CDC">
        <w:rPr>
          <w:rFonts w:ascii="Times New Roman" w:hAnsi="Times New Roman" w:cs="Times New Roman"/>
          <w:sz w:val="24"/>
          <w:szCs w:val="24"/>
        </w:rPr>
        <w:t>», и акционерных обществ, пакеты акций которых находятся в муниципальной собственности 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ое городское поселение»</w:t>
      </w:r>
      <w:r w:rsidRPr="00E70F87">
        <w:rPr>
          <w:rFonts w:ascii="Times New Roman" w:hAnsi="Times New Roman" w:cs="Times New Roman"/>
          <w:sz w:val="24"/>
          <w:szCs w:val="24"/>
        </w:rPr>
        <w:t>(в редакции постановления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0F87">
        <w:rPr>
          <w:rFonts w:ascii="Times New Roman" w:hAnsi="Times New Roman" w:cs="Times New Roman"/>
          <w:sz w:val="24"/>
          <w:szCs w:val="24"/>
        </w:rPr>
        <w:t>Унечского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508">
        <w:rPr>
          <w:rFonts w:ascii="Times New Roman" w:hAnsi="Times New Roman" w:cs="Times New Roman"/>
          <w:sz w:val="24"/>
          <w:szCs w:val="24"/>
        </w:rPr>
        <w:t>от 08.06.2017 № 181, от 25.10.1018 №263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34EA2">
        <w:rPr>
          <w:rFonts w:ascii="Times New Roman" w:hAnsi="Times New Roman" w:cs="Times New Roman"/>
          <w:sz w:val="24"/>
          <w:szCs w:val="24"/>
        </w:rPr>
        <w:t>от 17.07.2019 №194, от 06.02.2020 №32</w:t>
      </w:r>
      <w:r>
        <w:rPr>
          <w:rFonts w:ascii="Times New Roman" w:hAnsi="Times New Roman" w:cs="Times New Roman"/>
          <w:sz w:val="24"/>
          <w:szCs w:val="24"/>
        </w:rPr>
        <w:t>, от 26.12.2022 №386</w:t>
      </w:r>
      <w:r w:rsidRPr="00234EA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C94D1B" w:rsidRDefault="00C94D1B" w:rsidP="003B1F9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Приложение №3 к вышеуказанному постановлению  изложить в следующей редакции согласно приложения к настоящему постановлению.               </w:t>
      </w:r>
    </w:p>
    <w:p w:rsidR="00C94D1B" w:rsidRDefault="00C94D1B" w:rsidP="003B1F9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Разместить данное постановление на официальном сайте администрации Унечского района в сети «Интернет».</w:t>
      </w:r>
    </w:p>
    <w:p w:rsidR="00C94D1B" w:rsidRDefault="00C94D1B" w:rsidP="003B1F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Постановление вступает в силу с момента его подписания.</w:t>
      </w:r>
    </w:p>
    <w:p w:rsidR="00C94D1B" w:rsidRDefault="00C94D1B" w:rsidP="00F16C0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BD3BEE">
        <w:rPr>
          <w:rFonts w:ascii="Times New Roman" w:hAnsi="Times New Roman" w:cs="Times New Roman"/>
          <w:sz w:val="24"/>
          <w:szCs w:val="24"/>
        </w:rPr>
        <w:t>Контроль за</w:t>
      </w:r>
      <w:r>
        <w:rPr>
          <w:rFonts w:ascii="Times New Roman" w:hAnsi="Times New Roman" w:cs="Times New Roman"/>
          <w:sz w:val="24"/>
          <w:szCs w:val="24"/>
        </w:rPr>
        <w:t xml:space="preserve"> ис</w:t>
      </w:r>
      <w:r w:rsidRPr="00BD3BEE">
        <w:rPr>
          <w:rFonts w:ascii="Times New Roman" w:hAnsi="Times New Roman" w:cs="Times New Roman"/>
          <w:sz w:val="24"/>
          <w:szCs w:val="24"/>
        </w:rPr>
        <w:t xml:space="preserve">полнением </w:t>
      </w:r>
      <w:r>
        <w:rPr>
          <w:rFonts w:ascii="Times New Roman" w:hAnsi="Times New Roman" w:cs="Times New Roman"/>
          <w:sz w:val="24"/>
          <w:szCs w:val="24"/>
        </w:rPr>
        <w:t>данного постановления возложить на заместителя главы администрации Унечского района, курирующего соответствующую сферу деятельности</w:t>
      </w:r>
      <w:r w:rsidRPr="00BD3BEE">
        <w:rPr>
          <w:rFonts w:ascii="Times New Roman" w:hAnsi="Times New Roman" w:cs="Times New Roman"/>
          <w:sz w:val="24"/>
          <w:szCs w:val="24"/>
        </w:rPr>
        <w:t>.</w:t>
      </w:r>
    </w:p>
    <w:p w:rsidR="00C94D1B" w:rsidRDefault="00C94D1B" w:rsidP="00A0434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D1B" w:rsidRPr="003B0BA4" w:rsidRDefault="00C94D1B" w:rsidP="003B0BA4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C94D1B" w:rsidRPr="003B0BA4" w:rsidSect="00DA003A">
          <w:type w:val="continuous"/>
          <w:pgSz w:w="11906" w:h="16838" w:code="9"/>
          <w:pgMar w:top="1134" w:right="567" w:bottom="1134" w:left="1134" w:header="709" w:footer="709" w:gutter="0"/>
          <w:cols w:space="708"/>
          <w:formProt w:val="0"/>
          <w:docGrid w:linePitch="360"/>
        </w:sectPr>
      </w:pPr>
      <w:bookmarkStart w:id="0" w:name="_GoBack"/>
      <w:bookmarkEnd w:id="0"/>
    </w:p>
    <w:tbl>
      <w:tblPr>
        <w:tblW w:w="10693" w:type="dxa"/>
        <w:tblInd w:w="-10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8472"/>
        <w:gridCol w:w="2221"/>
      </w:tblGrid>
      <w:tr w:rsidR="00C94D1B" w:rsidRPr="003B0BA4">
        <w:tc>
          <w:tcPr>
            <w:tcW w:w="8472" w:type="dxa"/>
            <w:tcBorders>
              <w:top w:val="nil"/>
              <w:bottom w:val="nil"/>
              <w:right w:val="nil"/>
            </w:tcBorders>
          </w:tcPr>
          <w:p w:rsidR="00C94D1B" w:rsidRPr="00DA4E84" w:rsidRDefault="00C94D1B" w:rsidP="005C10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Врио гл</w:t>
            </w:r>
            <w:r w:rsidRPr="00DA4E84"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A4E8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2221" w:type="dxa"/>
            <w:tcBorders>
              <w:left w:val="nil"/>
              <w:bottom w:val="nil"/>
            </w:tcBorders>
          </w:tcPr>
          <w:p w:rsidR="00C94D1B" w:rsidRPr="00DA4E84" w:rsidRDefault="00C94D1B" w:rsidP="00805C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Дуда</w:t>
            </w:r>
          </w:p>
        </w:tc>
      </w:tr>
    </w:tbl>
    <w:p w:rsidR="00C94D1B" w:rsidRPr="00E11C2D" w:rsidRDefault="00C94D1B" w:rsidP="00E11C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11C2D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№3</w:t>
      </w:r>
    </w:p>
    <w:p w:rsidR="00C94D1B" w:rsidRPr="00E11C2D" w:rsidRDefault="00C94D1B" w:rsidP="00E11C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11C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к постановлению администрации</w:t>
      </w:r>
    </w:p>
    <w:p w:rsidR="00C94D1B" w:rsidRPr="00E11C2D" w:rsidRDefault="00C94D1B" w:rsidP="00E11C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11C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Унечского района</w:t>
      </w:r>
    </w:p>
    <w:p w:rsidR="00C94D1B" w:rsidRPr="00E11C2D" w:rsidRDefault="00C94D1B" w:rsidP="00247216">
      <w:pPr>
        <w:tabs>
          <w:tab w:val="left" w:pos="6030"/>
          <w:tab w:val="right" w:pos="10205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E11C2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E11C2D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09.2024</w:t>
      </w:r>
      <w:r w:rsidRPr="00E11C2D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204</w:t>
      </w:r>
    </w:p>
    <w:p w:rsidR="00C94D1B" w:rsidRPr="00E11C2D" w:rsidRDefault="00C94D1B" w:rsidP="00E11C2D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4D1B" w:rsidRPr="00E11C2D" w:rsidRDefault="00C94D1B" w:rsidP="00E11C2D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4D1B" w:rsidRDefault="00C94D1B" w:rsidP="00E11C2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4D1B" w:rsidRPr="00234EA2" w:rsidRDefault="00C94D1B" w:rsidP="00E11C2D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4EA2">
        <w:rPr>
          <w:rFonts w:ascii="Times New Roman" w:hAnsi="Times New Roman" w:cs="Times New Roman"/>
          <w:b/>
          <w:bCs/>
          <w:sz w:val="28"/>
          <w:szCs w:val="28"/>
        </w:rPr>
        <w:t>С О С Т А В</w:t>
      </w:r>
    </w:p>
    <w:p w:rsidR="00C94D1B" w:rsidRPr="00247216" w:rsidRDefault="00C94D1B" w:rsidP="00E11C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247216">
        <w:rPr>
          <w:rFonts w:ascii="Times New Roman" w:hAnsi="Times New Roman" w:cs="Times New Roman"/>
          <w:sz w:val="28"/>
          <w:szCs w:val="28"/>
        </w:rPr>
        <w:t>омиссии по регулированию оплаты труда руководителей муниципальных унитарных предприятий, находящихся в ведении муниципального образования «Унечск</w:t>
      </w:r>
      <w:r>
        <w:rPr>
          <w:rFonts w:ascii="Times New Roman" w:hAnsi="Times New Roman" w:cs="Times New Roman"/>
          <w:sz w:val="28"/>
          <w:szCs w:val="28"/>
        </w:rPr>
        <w:t>оегородское поселение</w:t>
      </w:r>
      <w:r w:rsidRPr="00247216">
        <w:rPr>
          <w:rFonts w:ascii="Times New Roman" w:hAnsi="Times New Roman" w:cs="Times New Roman"/>
          <w:sz w:val="28"/>
          <w:szCs w:val="28"/>
        </w:rPr>
        <w:t>», и акционерных обществ, пакеты акций которых находятся в муниципальной собственности муниципального образования «Унечск</w:t>
      </w:r>
      <w:r>
        <w:rPr>
          <w:rFonts w:ascii="Times New Roman" w:hAnsi="Times New Roman" w:cs="Times New Roman"/>
          <w:sz w:val="28"/>
          <w:szCs w:val="28"/>
        </w:rPr>
        <w:t>оегородское поселение</w:t>
      </w:r>
      <w:r w:rsidRPr="00247216">
        <w:rPr>
          <w:rFonts w:ascii="Times New Roman" w:hAnsi="Times New Roman" w:cs="Times New Roman"/>
          <w:sz w:val="28"/>
          <w:szCs w:val="28"/>
        </w:rPr>
        <w:t>»</w:t>
      </w:r>
    </w:p>
    <w:p w:rsidR="00C94D1B" w:rsidRPr="00E11C2D" w:rsidRDefault="00C94D1B" w:rsidP="00E11C2D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5210"/>
        <w:gridCol w:w="5211"/>
      </w:tblGrid>
      <w:tr w:rsidR="00C94D1B">
        <w:tc>
          <w:tcPr>
            <w:tcW w:w="5210" w:type="dxa"/>
          </w:tcPr>
          <w:p w:rsidR="00C94D1B" w:rsidRPr="0040038A" w:rsidRDefault="00C94D1B" w:rsidP="0040038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0038A">
              <w:rPr>
                <w:rFonts w:ascii="Times New Roman" w:hAnsi="Times New Roman" w:cs="Times New Roman"/>
                <w:sz w:val="28"/>
                <w:szCs w:val="28"/>
              </w:rPr>
              <w:t>Волкович Ирина Михайловна</w:t>
            </w:r>
          </w:p>
        </w:tc>
        <w:tc>
          <w:tcPr>
            <w:tcW w:w="5211" w:type="dxa"/>
          </w:tcPr>
          <w:p w:rsidR="00C94D1B" w:rsidRPr="0040038A" w:rsidRDefault="00C94D1B" w:rsidP="0040038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0038A">
              <w:rPr>
                <w:rFonts w:ascii="Times New Roman" w:hAnsi="Times New Roman" w:cs="Times New Roman"/>
                <w:sz w:val="28"/>
                <w:szCs w:val="28"/>
              </w:rPr>
              <w:t>-  заместитель главы администрации Унечскогорайона,</w:t>
            </w:r>
            <w:r w:rsidRPr="0040038A">
              <w:rPr>
                <w:rFonts w:ascii="Times New Roman" w:hAnsi="Times New Roman" w:cs="Times New Roman"/>
                <w:sz w:val="28"/>
                <w:szCs w:val="28"/>
              </w:rPr>
              <w:tab/>
              <w:t>председатель комиссии;</w:t>
            </w:r>
          </w:p>
        </w:tc>
      </w:tr>
      <w:tr w:rsidR="00C94D1B">
        <w:tc>
          <w:tcPr>
            <w:tcW w:w="5210" w:type="dxa"/>
          </w:tcPr>
          <w:p w:rsidR="00C94D1B" w:rsidRPr="0040038A" w:rsidRDefault="00C94D1B" w:rsidP="0040038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11" w:type="dxa"/>
          </w:tcPr>
          <w:p w:rsidR="00C94D1B" w:rsidRPr="0040038A" w:rsidRDefault="00C94D1B" w:rsidP="0040038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94D1B">
        <w:tc>
          <w:tcPr>
            <w:tcW w:w="5210" w:type="dxa"/>
          </w:tcPr>
          <w:p w:rsidR="00C94D1B" w:rsidRPr="0040038A" w:rsidRDefault="00C94D1B" w:rsidP="0040038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0038A">
              <w:rPr>
                <w:rFonts w:ascii="Times New Roman" w:hAnsi="Times New Roman" w:cs="Times New Roman"/>
                <w:sz w:val="28"/>
                <w:szCs w:val="28"/>
              </w:rPr>
              <w:t>Конькова Светлана Васильевна</w:t>
            </w:r>
          </w:p>
        </w:tc>
        <w:tc>
          <w:tcPr>
            <w:tcW w:w="5211" w:type="dxa"/>
          </w:tcPr>
          <w:p w:rsidR="00C94D1B" w:rsidRPr="0040038A" w:rsidRDefault="00C94D1B" w:rsidP="0040038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0038A"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комитета по управлению муниципальным имуществом Унечского района, секретарь комиссии;</w:t>
            </w:r>
          </w:p>
        </w:tc>
      </w:tr>
      <w:tr w:rsidR="00C94D1B">
        <w:tc>
          <w:tcPr>
            <w:tcW w:w="5210" w:type="dxa"/>
          </w:tcPr>
          <w:p w:rsidR="00C94D1B" w:rsidRPr="0040038A" w:rsidRDefault="00C94D1B" w:rsidP="0040038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38A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5211" w:type="dxa"/>
          </w:tcPr>
          <w:p w:rsidR="00C94D1B" w:rsidRPr="0040038A" w:rsidRDefault="00C94D1B" w:rsidP="0040038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94D1B">
        <w:tc>
          <w:tcPr>
            <w:tcW w:w="5210" w:type="dxa"/>
          </w:tcPr>
          <w:p w:rsidR="00C94D1B" w:rsidRPr="0040038A" w:rsidRDefault="00C94D1B" w:rsidP="0040038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0038A">
              <w:rPr>
                <w:rFonts w:ascii="Times New Roman" w:hAnsi="Times New Roman" w:cs="Times New Roman"/>
                <w:sz w:val="28"/>
                <w:szCs w:val="28"/>
              </w:rPr>
              <w:t>Крутикова Елена Николаевна</w:t>
            </w:r>
          </w:p>
        </w:tc>
        <w:tc>
          <w:tcPr>
            <w:tcW w:w="5211" w:type="dxa"/>
          </w:tcPr>
          <w:p w:rsidR="00C94D1B" w:rsidRPr="0040038A" w:rsidRDefault="00C94D1B" w:rsidP="0040038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0038A">
              <w:rPr>
                <w:rFonts w:ascii="Times New Roman" w:hAnsi="Times New Roman" w:cs="Times New Roman"/>
                <w:sz w:val="28"/>
                <w:szCs w:val="28"/>
              </w:rPr>
              <w:t>- председатель комитета по управлению муниципальным имуществом Унечского района;</w:t>
            </w:r>
          </w:p>
        </w:tc>
      </w:tr>
      <w:tr w:rsidR="00C94D1B">
        <w:tc>
          <w:tcPr>
            <w:tcW w:w="5210" w:type="dxa"/>
          </w:tcPr>
          <w:p w:rsidR="00C94D1B" w:rsidRPr="0040038A" w:rsidRDefault="00C94D1B" w:rsidP="0040038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38A">
              <w:rPr>
                <w:rFonts w:ascii="Times New Roman" w:hAnsi="Times New Roman" w:cs="Times New Roman"/>
                <w:sz w:val="28"/>
                <w:szCs w:val="28"/>
              </w:rPr>
              <w:t>Сарамуд Екатерина Васильевна</w:t>
            </w:r>
          </w:p>
        </w:tc>
        <w:tc>
          <w:tcPr>
            <w:tcW w:w="5211" w:type="dxa"/>
          </w:tcPr>
          <w:p w:rsidR="00C94D1B" w:rsidRPr="0040038A" w:rsidRDefault="00C94D1B" w:rsidP="0040038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38A">
              <w:rPr>
                <w:rFonts w:ascii="Times New Roman" w:hAnsi="Times New Roman" w:cs="Times New Roman"/>
                <w:sz w:val="28"/>
                <w:szCs w:val="28"/>
              </w:rPr>
              <w:t>- и.о. ведущего специалиста сектора экономического развития администрации Унечского района</w:t>
            </w:r>
          </w:p>
        </w:tc>
      </w:tr>
    </w:tbl>
    <w:p w:rsidR="00C94D1B" w:rsidRPr="00E11C2D" w:rsidRDefault="00C94D1B" w:rsidP="00E11C2D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C94D1B" w:rsidRPr="00E11C2D" w:rsidSect="00DA003A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007DE"/>
    <w:multiLevelType w:val="hybridMultilevel"/>
    <w:tmpl w:val="F24E3A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0C62D11"/>
    <w:multiLevelType w:val="hybridMultilevel"/>
    <w:tmpl w:val="079E9AEC"/>
    <w:lvl w:ilvl="0" w:tplc="E446F2A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8038E3"/>
    <w:multiLevelType w:val="hybridMultilevel"/>
    <w:tmpl w:val="9858D6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D5017E"/>
    <w:multiLevelType w:val="hybridMultilevel"/>
    <w:tmpl w:val="F7B21D88"/>
    <w:lvl w:ilvl="0" w:tplc="0419000F">
      <w:start w:val="1"/>
      <w:numFmt w:val="decimal"/>
      <w:lvlText w:val="%1."/>
      <w:lvlJc w:val="left"/>
      <w:pPr>
        <w:tabs>
          <w:tab w:val="num" w:pos="1569"/>
        </w:tabs>
        <w:ind w:left="15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89"/>
        </w:tabs>
        <w:ind w:left="22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09"/>
        </w:tabs>
        <w:ind w:left="30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29"/>
        </w:tabs>
        <w:ind w:left="37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49"/>
        </w:tabs>
        <w:ind w:left="44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69"/>
        </w:tabs>
        <w:ind w:left="51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89"/>
        </w:tabs>
        <w:ind w:left="58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09"/>
        </w:tabs>
        <w:ind w:left="66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29"/>
        </w:tabs>
        <w:ind w:left="7329" w:hanging="180"/>
      </w:pPr>
    </w:lvl>
  </w:abstractNum>
  <w:abstractNum w:abstractNumId="4">
    <w:nsid w:val="3DD85B3F"/>
    <w:multiLevelType w:val="hybridMultilevel"/>
    <w:tmpl w:val="E72C43AE"/>
    <w:lvl w:ilvl="0" w:tplc="0419000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8D536C9"/>
    <w:multiLevelType w:val="hybridMultilevel"/>
    <w:tmpl w:val="EE9C5B72"/>
    <w:lvl w:ilvl="0" w:tplc="DB2EFBF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9C64CFF"/>
    <w:multiLevelType w:val="hybridMultilevel"/>
    <w:tmpl w:val="0ECA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4979A2"/>
    <w:multiLevelType w:val="hybridMultilevel"/>
    <w:tmpl w:val="CD98C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6C5923"/>
    <w:multiLevelType w:val="hybridMultilevel"/>
    <w:tmpl w:val="E7AE9FE6"/>
    <w:lvl w:ilvl="0" w:tplc="B0E27946">
      <w:start w:val="4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>
      <w:start w:val="1"/>
      <w:numFmt w:val="lowerRoman"/>
      <w:lvlText w:val="%3."/>
      <w:lvlJc w:val="right"/>
      <w:pPr>
        <w:ind w:left="2580" w:hanging="180"/>
      </w:pPr>
    </w:lvl>
    <w:lvl w:ilvl="3" w:tplc="0419000F">
      <w:start w:val="1"/>
      <w:numFmt w:val="decimal"/>
      <w:lvlText w:val="%4."/>
      <w:lvlJc w:val="left"/>
      <w:pPr>
        <w:ind w:left="3300" w:hanging="360"/>
      </w:pPr>
    </w:lvl>
    <w:lvl w:ilvl="4" w:tplc="04190019">
      <w:start w:val="1"/>
      <w:numFmt w:val="lowerLetter"/>
      <w:lvlText w:val="%5."/>
      <w:lvlJc w:val="left"/>
      <w:pPr>
        <w:ind w:left="4020" w:hanging="360"/>
      </w:pPr>
    </w:lvl>
    <w:lvl w:ilvl="5" w:tplc="0419001B">
      <w:start w:val="1"/>
      <w:numFmt w:val="lowerRoman"/>
      <w:lvlText w:val="%6."/>
      <w:lvlJc w:val="right"/>
      <w:pPr>
        <w:ind w:left="4740" w:hanging="180"/>
      </w:pPr>
    </w:lvl>
    <w:lvl w:ilvl="6" w:tplc="0419000F">
      <w:start w:val="1"/>
      <w:numFmt w:val="decimal"/>
      <w:lvlText w:val="%7."/>
      <w:lvlJc w:val="left"/>
      <w:pPr>
        <w:ind w:left="5460" w:hanging="360"/>
      </w:pPr>
    </w:lvl>
    <w:lvl w:ilvl="7" w:tplc="04190019">
      <w:start w:val="1"/>
      <w:numFmt w:val="lowerLetter"/>
      <w:lvlText w:val="%8."/>
      <w:lvlJc w:val="left"/>
      <w:pPr>
        <w:ind w:left="6180" w:hanging="360"/>
      </w:pPr>
    </w:lvl>
    <w:lvl w:ilvl="8" w:tplc="0419001B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4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1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trackedChange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211B"/>
    <w:rsid w:val="0000779B"/>
    <w:rsid w:val="00012193"/>
    <w:rsid w:val="00030415"/>
    <w:rsid w:val="00044E3B"/>
    <w:rsid w:val="000520F1"/>
    <w:rsid w:val="00057C96"/>
    <w:rsid w:val="000609D9"/>
    <w:rsid w:val="00061957"/>
    <w:rsid w:val="000626AD"/>
    <w:rsid w:val="00063E0A"/>
    <w:rsid w:val="00065B11"/>
    <w:rsid w:val="00065B9D"/>
    <w:rsid w:val="00066706"/>
    <w:rsid w:val="000716DF"/>
    <w:rsid w:val="00076EF1"/>
    <w:rsid w:val="00076FFA"/>
    <w:rsid w:val="00083890"/>
    <w:rsid w:val="000941F3"/>
    <w:rsid w:val="000958BC"/>
    <w:rsid w:val="000A2540"/>
    <w:rsid w:val="000A283A"/>
    <w:rsid w:val="000A7826"/>
    <w:rsid w:val="000B3BC7"/>
    <w:rsid w:val="000C2A7F"/>
    <w:rsid w:val="000C36B6"/>
    <w:rsid w:val="000C3786"/>
    <w:rsid w:val="000C67AE"/>
    <w:rsid w:val="000E2586"/>
    <w:rsid w:val="000E664B"/>
    <w:rsid w:val="000F08AC"/>
    <w:rsid w:val="000F5453"/>
    <w:rsid w:val="00101BED"/>
    <w:rsid w:val="00102C37"/>
    <w:rsid w:val="001049FC"/>
    <w:rsid w:val="00107A78"/>
    <w:rsid w:val="00113C27"/>
    <w:rsid w:val="00120F11"/>
    <w:rsid w:val="00124232"/>
    <w:rsid w:val="00124285"/>
    <w:rsid w:val="0012451F"/>
    <w:rsid w:val="00124EA8"/>
    <w:rsid w:val="00135487"/>
    <w:rsid w:val="00141AC8"/>
    <w:rsid w:val="00143F93"/>
    <w:rsid w:val="0015116E"/>
    <w:rsid w:val="001546E0"/>
    <w:rsid w:val="00154E68"/>
    <w:rsid w:val="0015557C"/>
    <w:rsid w:val="00155B60"/>
    <w:rsid w:val="00156507"/>
    <w:rsid w:val="00173DEF"/>
    <w:rsid w:val="00185FE1"/>
    <w:rsid w:val="00191444"/>
    <w:rsid w:val="001A4F8B"/>
    <w:rsid w:val="001A53FA"/>
    <w:rsid w:val="001B027F"/>
    <w:rsid w:val="001C1A76"/>
    <w:rsid w:val="001C1CDA"/>
    <w:rsid w:val="001D1048"/>
    <w:rsid w:val="001D374F"/>
    <w:rsid w:val="001D723B"/>
    <w:rsid w:val="001E230F"/>
    <w:rsid w:val="001F0B35"/>
    <w:rsid w:val="001F3F3D"/>
    <w:rsid w:val="001F68FC"/>
    <w:rsid w:val="001F6B65"/>
    <w:rsid w:val="00210BC5"/>
    <w:rsid w:val="00211D31"/>
    <w:rsid w:val="002170A2"/>
    <w:rsid w:val="00220580"/>
    <w:rsid w:val="002258F7"/>
    <w:rsid w:val="002340C3"/>
    <w:rsid w:val="00234EA2"/>
    <w:rsid w:val="00243869"/>
    <w:rsid w:val="00246F02"/>
    <w:rsid w:val="00247216"/>
    <w:rsid w:val="00252C37"/>
    <w:rsid w:val="00252DEB"/>
    <w:rsid w:val="0025529A"/>
    <w:rsid w:val="002577F2"/>
    <w:rsid w:val="00257F02"/>
    <w:rsid w:val="00277566"/>
    <w:rsid w:val="0028240F"/>
    <w:rsid w:val="00284AB5"/>
    <w:rsid w:val="00286B2B"/>
    <w:rsid w:val="00292CC7"/>
    <w:rsid w:val="00293BB5"/>
    <w:rsid w:val="002949A2"/>
    <w:rsid w:val="00295659"/>
    <w:rsid w:val="002C1443"/>
    <w:rsid w:val="002C6E27"/>
    <w:rsid w:val="002F19EC"/>
    <w:rsid w:val="002F5BA1"/>
    <w:rsid w:val="002F616A"/>
    <w:rsid w:val="00302C2F"/>
    <w:rsid w:val="00302EDA"/>
    <w:rsid w:val="00306315"/>
    <w:rsid w:val="003108F7"/>
    <w:rsid w:val="00315FDC"/>
    <w:rsid w:val="00317AC0"/>
    <w:rsid w:val="00321489"/>
    <w:rsid w:val="00325163"/>
    <w:rsid w:val="00325A92"/>
    <w:rsid w:val="00325FAB"/>
    <w:rsid w:val="00330282"/>
    <w:rsid w:val="00344B1A"/>
    <w:rsid w:val="00346A4B"/>
    <w:rsid w:val="003556DF"/>
    <w:rsid w:val="00357886"/>
    <w:rsid w:val="00364DB5"/>
    <w:rsid w:val="00370AD3"/>
    <w:rsid w:val="00387DB1"/>
    <w:rsid w:val="00392BA0"/>
    <w:rsid w:val="00392D44"/>
    <w:rsid w:val="003935A5"/>
    <w:rsid w:val="003B0BA4"/>
    <w:rsid w:val="003B1F90"/>
    <w:rsid w:val="003B279C"/>
    <w:rsid w:val="003B48B5"/>
    <w:rsid w:val="003C0D70"/>
    <w:rsid w:val="003C631D"/>
    <w:rsid w:val="003C6957"/>
    <w:rsid w:val="003D1770"/>
    <w:rsid w:val="003D1FAF"/>
    <w:rsid w:val="003E3553"/>
    <w:rsid w:val="003E6E8A"/>
    <w:rsid w:val="003F24E8"/>
    <w:rsid w:val="003F4966"/>
    <w:rsid w:val="003F568C"/>
    <w:rsid w:val="0040038A"/>
    <w:rsid w:val="004020BB"/>
    <w:rsid w:val="0040713B"/>
    <w:rsid w:val="0040759E"/>
    <w:rsid w:val="0041241D"/>
    <w:rsid w:val="0041628D"/>
    <w:rsid w:val="00427240"/>
    <w:rsid w:val="0042752F"/>
    <w:rsid w:val="00430091"/>
    <w:rsid w:val="00436E48"/>
    <w:rsid w:val="00440DA9"/>
    <w:rsid w:val="004415BC"/>
    <w:rsid w:val="00442230"/>
    <w:rsid w:val="00446032"/>
    <w:rsid w:val="00465D89"/>
    <w:rsid w:val="0046680D"/>
    <w:rsid w:val="00467CD6"/>
    <w:rsid w:val="00470609"/>
    <w:rsid w:val="00470CE3"/>
    <w:rsid w:val="00474A39"/>
    <w:rsid w:val="00482736"/>
    <w:rsid w:val="00482A20"/>
    <w:rsid w:val="004839DF"/>
    <w:rsid w:val="004A0FB2"/>
    <w:rsid w:val="004A2260"/>
    <w:rsid w:val="004A408D"/>
    <w:rsid w:val="004A6D42"/>
    <w:rsid w:val="004A775A"/>
    <w:rsid w:val="004B451F"/>
    <w:rsid w:val="004B5F10"/>
    <w:rsid w:val="004D6382"/>
    <w:rsid w:val="0050317D"/>
    <w:rsid w:val="005107C0"/>
    <w:rsid w:val="00511B62"/>
    <w:rsid w:val="00512632"/>
    <w:rsid w:val="005241B2"/>
    <w:rsid w:val="00546888"/>
    <w:rsid w:val="00546C52"/>
    <w:rsid w:val="00570585"/>
    <w:rsid w:val="00572C42"/>
    <w:rsid w:val="005767F4"/>
    <w:rsid w:val="00581A13"/>
    <w:rsid w:val="00583EE7"/>
    <w:rsid w:val="005856AA"/>
    <w:rsid w:val="00593152"/>
    <w:rsid w:val="00593D83"/>
    <w:rsid w:val="00596709"/>
    <w:rsid w:val="005A0A4F"/>
    <w:rsid w:val="005A785F"/>
    <w:rsid w:val="005B31FF"/>
    <w:rsid w:val="005C1058"/>
    <w:rsid w:val="005C1986"/>
    <w:rsid w:val="005C609F"/>
    <w:rsid w:val="005D21A3"/>
    <w:rsid w:val="005D38E0"/>
    <w:rsid w:val="005F433C"/>
    <w:rsid w:val="005F4951"/>
    <w:rsid w:val="005F59F8"/>
    <w:rsid w:val="005F6DD9"/>
    <w:rsid w:val="00600529"/>
    <w:rsid w:val="006103DD"/>
    <w:rsid w:val="00610C4F"/>
    <w:rsid w:val="006149CE"/>
    <w:rsid w:val="00614F49"/>
    <w:rsid w:val="00617FAA"/>
    <w:rsid w:val="006231F7"/>
    <w:rsid w:val="006268C9"/>
    <w:rsid w:val="006273D9"/>
    <w:rsid w:val="00630512"/>
    <w:rsid w:val="00634DBF"/>
    <w:rsid w:val="006363A8"/>
    <w:rsid w:val="0063712C"/>
    <w:rsid w:val="00645CE0"/>
    <w:rsid w:val="0066128F"/>
    <w:rsid w:val="00667041"/>
    <w:rsid w:val="006715AB"/>
    <w:rsid w:val="006736E3"/>
    <w:rsid w:val="00674694"/>
    <w:rsid w:val="006755EC"/>
    <w:rsid w:val="006759B1"/>
    <w:rsid w:val="00675CB3"/>
    <w:rsid w:val="00677851"/>
    <w:rsid w:val="00680247"/>
    <w:rsid w:val="006803E0"/>
    <w:rsid w:val="00687918"/>
    <w:rsid w:val="00697F4A"/>
    <w:rsid w:val="006D20B6"/>
    <w:rsid w:val="006D44DB"/>
    <w:rsid w:val="006D5171"/>
    <w:rsid w:val="006D6F7C"/>
    <w:rsid w:val="006D7006"/>
    <w:rsid w:val="006D7435"/>
    <w:rsid w:val="006E38CD"/>
    <w:rsid w:val="006E68AF"/>
    <w:rsid w:val="006F170E"/>
    <w:rsid w:val="006F1FD3"/>
    <w:rsid w:val="006F211B"/>
    <w:rsid w:val="006F2911"/>
    <w:rsid w:val="00711CC0"/>
    <w:rsid w:val="00712CB3"/>
    <w:rsid w:val="0071526E"/>
    <w:rsid w:val="00715E3E"/>
    <w:rsid w:val="00716C96"/>
    <w:rsid w:val="00717BEA"/>
    <w:rsid w:val="0072567E"/>
    <w:rsid w:val="007313FA"/>
    <w:rsid w:val="00735296"/>
    <w:rsid w:val="007454DA"/>
    <w:rsid w:val="00745DE0"/>
    <w:rsid w:val="007477EE"/>
    <w:rsid w:val="00751131"/>
    <w:rsid w:val="007511AF"/>
    <w:rsid w:val="007538E9"/>
    <w:rsid w:val="007548CD"/>
    <w:rsid w:val="007573BF"/>
    <w:rsid w:val="0076089C"/>
    <w:rsid w:val="00765477"/>
    <w:rsid w:val="00766C5B"/>
    <w:rsid w:val="00775FF9"/>
    <w:rsid w:val="00782B9A"/>
    <w:rsid w:val="007871B1"/>
    <w:rsid w:val="0079127C"/>
    <w:rsid w:val="00792356"/>
    <w:rsid w:val="007924FB"/>
    <w:rsid w:val="00792D43"/>
    <w:rsid w:val="00792EEA"/>
    <w:rsid w:val="007A220B"/>
    <w:rsid w:val="007A3126"/>
    <w:rsid w:val="007C32E8"/>
    <w:rsid w:val="007C58CA"/>
    <w:rsid w:val="007C7639"/>
    <w:rsid w:val="007D68F2"/>
    <w:rsid w:val="007F6C6F"/>
    <w:rsid w:val="007F7169"/>
    <w:rsid w:val="007F7D82"/>
    <w:rsid w:val="00801C11"/>
    <w:rsid w:val="00802C27"/>
    <w:rsid w:val="0080325D"/>
    <w:rsid w:val="00805CDC"/>
    <w:rsid w:val="00806114"/>
    <w:rsid w:val="00814354"/>
    <w:rsid w:val="00834BD9"/>
    <w:rsid w:val="00835A26"/>
    <w:rsid w:val="00840B98"/>
    <w:rsid w:val="00845124"/>
    <w:rsid w:val="00854263"/>
    <w:rsid w:val="00861487"/>
    <w:rsid w:val="008633D7"/>
    <w:rsid w:val="0086377D"/>
    <w:rsid w:val="00872A2D"/>
    <w:rsid w:val="00874E0E"/>
    <w:rsid w:val="008771C3"/>
    <w:rsid w:val="00884A55"/>
    <w:rsid w:val="00894CE0"/>
    <w:rsid w:val="00895FC4"/>
    <w:rsid w:val="00896CEE"/>
    <w:rsid w:val="00897927"/>
    <w:rsid w:val="008A41A5"/>
    <w:rsid w:val="008B06F4"/>
    <w:rsid w:val="008B37C4"/>
    <w:rsid w:val="008B38AC"/>
    <w:rsid w:val="008B6BA2"/>
    <w:rsid w:val="008B7827"/>
    <w:rsid w:val="008C3ADA"/>
    <w:rsid w:val="008D76BA"/>
    <w:rsid w:val="008E083E"/>
    <w:rsid w:val="008E12F7"/>
    <w:rsid w:val="008E2D21"/>
    <w:rsid w:val="008E72D7"/>
    <w:rsid w:val="008F58A8"/>
    <w:rsid w:val="008F617E"/>
    <w:rsid w:val="008F6736"/>
    <w:rsid w:val="00900375"/>
    <w:rsid w:val="00903C80"/>
    <w:rsid w:val="0090638A"/>
    <w:rsid w:val="009074E8"/>
    <w:rsid w:val="00913843"/>
    <w:rsid w:val="00923BC4"/>
    <w:rsid w:val="00926A06"/>
    <w:rsid w:val="0092723F"/>
    <w:rsid w:val="00941103"/>
    <w:rsid w:val="00947E01"/>
    <w:rsid w:val="00953EDA"/>
    <w:rsid w:val="009572BE"/>
    <w:rsid w:val="00960B45"/>
    <w:rsid w:val="00961677"/>
    <w:rsid w:val="00961704"/>
    <w:rsid w:val="00963EA9"/>
    <w:rsid w:val="0098405D"/>
    <w:rsid w:val="00984DDC"/>
    <w:rsid w:val="00990665"/>
    <w:rsid w:val="009918D5"/>
    <w:rsid w:val="00992EC2"/>
    <w:rsid w:val="009A288B"/>
    <w:rsid w:val="009B35C7"/>
    <w:rsid w:val="009C4812"/>
    <w:rsid w:val="009C7A0E"/>
    <w:rsid w:val="009D323A"/>
    <w:rsid w:val="009D7DD9"/>
    <w:rsid w:val="009E0863"/>
    <w:rsid w:val="009F039A"/>
    <w:rsid w:val="009F3182"/>
    <w:rsid w:val="009F34EC"/>
    <w:rsid w:val="00A04349"/>
    <w:rsid w:val="00A06128"/>
    <w:rsid w:val="00A1156C"/>
    <w:rsid w:val="00A20273"/>
    <w:rsid w:val="00A268A3"/>
    <w:rsid w:val="00A34742"/>
    <w:rsid w:val="00A34AF8"/>
    <w:rsid w:val="00A409D0"/>
    <w:rsid w:val="00A437B3"/>
    <w:rsid w:val="00A5675A"/>
    <w:rsid w:val="00A61BE5"/>
    <w:rsid w:val="00A624C5"/>
    <w:rsid w:val="00A64CB0"/>
    <w:rsid w:val="00A76964"/>
    <w:rsid w:val="00A82D46"/>
    <w:rsid w:val="00A83ADE"/>
    <w:rsid w:val="00A8411C"/>
    <w:rsid w:val="00A85591"/>
    <w:rsid w:val="00A86441"/>
    <w:rsid w:val="00A94C1F"/>
    <w:rsid w:val="00AA109F"/>
    <w:rsid w:val="00AA1A57"/>
    <w:rsid w:val="00AA477F"/>
    <w:rsid w:val="00AA4EFD"/>
    <w:rsid w:val="00AA6F01"/>
    <w:rsid w:val="00AB114E"/>
    <w:rsid w:val="00AB1A41"/>
    <w:rsid w:val="00AB256C"/>
    <w:rsid w:val="00AB2BF3"/>
    <w:rsid w:val="00AC7418"/>
    <w:rsid w:val="00AD052B"/>
    <w:rsid w:val="00AE0A51"/>
    <w:rsid w:val="00AE241E"/>
    <w:rsid w:val="00AE602E"/>
    <w:rsid w:val="00AF21DE"/>
    <w:rsid w:val="00AF550A"/>
    <w:rsid w:val="00AF586B"/>
    <w:rsid w:val="00B05626"/>
    <w:rsid w:val="00B066AA"/>
    <w:rsid w:val="00B0731E"/>
    <w:rsid w:val="00B12853"/>
    <w:rsid w:val="00B12D0E"/>
    <w:rsid w:val="00B210A9"/>
    <w:rsid w:val="00B2142B"/>
    <w:rsid w:val="00B24FCE"/>
    <w:rsid w:val="00B25B60"/>
    <w:rsid w:val="00B2607D"/>
    <w:rsid w:val="00B3119C"/>
    <w:rsid w:val="00B423D6"/>
    <w:rsid w:val="00B47464"/>
    <w:rsid w:val="00B5294C"/>
    <w:rsid w:val="00B54F2D"/>
    <w:rsid w:val="00B56FF8"/>
    <w:rsid w:val="00B671FC"/>
    <w:rsid w:val="00B746F6"/>
    <w:rsid w:val="00B74A8B"/>
    <w:rsid w:val="00B75E3B"/>
    <w:rsid w:val="00B94B94"/>
    <w:rsid w:val="00B95B51"/>
    <w:rsid w:val="00B96A54"/>
    <w:rsid w:val="00B97D86"/>
    <w:rsid w:val="00BB2559"/>
    <w:rsid w:val="00BB68C7"/>
    <w:rsid w:val="00BC608D"/>
    <w:rsid w:val="00BD126E"/>
    <w:rsid w:val="00BD386A"/>
    <w:rsid w:val="00BD3BEE"/>
    <w:rsid w:val="00BD6AE1"/>
    <w:rsid w:val="00BE321B"/>
    <w:rsid w:val="00BF2374"/>
    <w:rsid w:val="00BF3DD0"/>
    <w:rsid w:val="00BF433B"/>
    <w:rsid w:val="00BF48EA"/>
    <w:rsid w:val="00BF4CAC"/>
    <w:rsid w:val="00BF792D"/>
    <w:rsid w:val="00C03B92"/>
    <w:rsid w:val="00C059DC"/>
    <w:rsid w:val="00C11EA8"/>
    <w:rsid w:val="00C20398"/>
    <w:rsid w:val="00C20CC4"/>
    <w:rsid w:val="00C313CF"/>
    <w:rsid w:val="00C329A8"/>
    <w:rsid w:val="00C33FD1"/>
    <w:rsid w:val="00C41946"/>
    <w:rsid w:val="00C57076"/>
    <w:rsid w:val="00C57513"/>
    <w:rsid w:val="00C60566"/>
    <w:rsid w:val="00C612FE"/>
    <w:rsid w:val="00C7405E"/>
    <w:rsid w:val="00C7437F"/>
    <w:rsid w:val="00C80B21"/>
    <w:rsid w:val="00C81F35"/>
    <w:rsid w:val="00C901DC"/>
    <w:rsid w:val="00C90B65"/>
    <w:rsid w:val="00C94D1B"/>
    <w:rsid w:val="00C959C9"/>
    <w:rsid w:val="00CA57D5"/>
    <w:rsid w:val="00CB46AD"/>
    <w:rsid w:val="00CC0D0E"/>
    <w:rsid w:val="00CC2476"/>
    <w:rsid w:val="00CC3846"/>
    <w:rsid w:val="00CD0D41"/>
    <w:rsid w:val="00CD0F92"/>
    <w:rsid w:val="00CD629E"/>
    <w:rsid w:val="00CE022C"/>
    <w:rsid w:val="00CE573F"/>
    <w:rsid w:val="00CE5D68"/>
    <w:rsid w:val="00CF1C29"/>
    <w:rsid w:val="00CF2CDD"/>
    <w:rsid w:val="00CF44A2"/>
    <w:rsid w:val="00CF5D1B"/>
    <w:rsid w:val="00D04370"/>
    <w:rsid w:val="00D06E18"/>
    <w:rsid w:val="00D15B8D"/>
    <w:rsid w:val="00D220CC"/>
    <w:rsid w:val="00D24C60"/>
    <w:rsid w:val="00D24C69"/>
    <w:rsid w:val="00D27E12"/>
    <w:rsid w:val="00D33126"/>
    <w:rsid w:val="00D33DC4"/>
    <w:rsid w:val="00D34329"/>
    <w:rsid w:val="00D35291"/>
    <w:rsid w:val="00D748E2"/>
    <w:rsid w:val="00D757C3"/>
    <w:rsid w:val="00D84476"/>
    <w:rsid w:val="00D86BD5"/>
    <w:rsid w:val="00D91EE0"/>
    <w:rsid w:val="00DA003A"/>
    <w:rsid w:val="00DA4E84"/>
    <w:rsid w:val="00DA5613"/>
    <w:rsid w:val="00DC24F6"/>
    <w:rsid w:val="00DC3309"/>
    <w:rsid w:val="00DC41D0"/>
    <w:rsid w:val="00DC451E"/>
    <w:rsid w:val="00DD3643"/>
    <w:rsid w:val="00DD437E"/>
    <w:rsid w:val="00DD6AC3"/>
    <w:rsid w:val="00DE69BA"/>
    <w:rsid w:val="00DF05AF"/>
    <w:rsid w:val="00DF628B"/>
    <w:rsid w:val="00DF7956"/>
    <w:rsid w:val="00E11C2D"/>
    <w:rsid w:val="00E176AB"/>
    <w:rsid w:val="00E214CF"/>
    <w:rsid w:val="00E243F8"/>
    <w:rsid w:val="00E249EA"/>
    <w:rsid w:val="00E354E3"/>
    <w:rsid w:val="00E36743"/>
    <w:rsid w:val="00E40A62"/>
    <w:rsid w:val="00E415B3"/>
    <w:rsid w:val="00E4168E"/>
    <w:rsid w:val="00E41A90"/>
    <w:rsid w:val="00E422C3"/>
    <w:rsid w:val="00E437ED"/>
    <w:rsid w:val="00E43827"/>
    <w:rsid w:val="00E4662B"/>
    <w:rsid w:val="00E507D2"/>
    <w:rsid w:val="00E53B42"/>
    <w:rsid w:val="00E54C39"/>
    <w:rsid w:val="00E63F6F"/>
    <w:rsid w:val="00E708E8"/>
    <w:rsid w:val="00E70F87"/>
    <w:rsid w:val="00E71685"/>
    <w:rsid w:val="00E7291E"/>
    <w:rsid w:val="00E74FEA"/>
    <w:rsid w:val="00E75E8D"/>
    <w:rsid w:val="00E77C47"/>
    <w:rsid w:val="00E822F4"/>
    <w:rsid w:val="00E82985"/>
    <w:rsid w:val="00E85AAC"/>
    <w:rsid w:val="00E973FB"/>
    <w:rsid w:val="00EA71BA"/>
    <w:rsid w:val="00EB56CF"/>
    <w:rsid w:val="00EC39A7"/>
    <w:rsid w:val="00EC4556"/>
    <w:rsid w:val="00EC6395"/>
    <w:rsid w:val="00ED59FE"/>
    <w:rsid w:val="00ED7497"/>
    <w:rsid w:val="00EE0F18"/>
    <w:rsid w:val="00EE75B1"/>
    <w:rsid w:val="00EF725D"/>
    <w:rsid w:val="00F004E0"/>
    <w:rsid w:val="00F114A9"/>
    <w:rsid w:val="00F15233"/>
    <w:rsid w:val="00F15B9D"/>
    <w:rsid w:val="00F16C0B"/>
    <w:rsid w:val="00F24F00"/>
    <w:rsid w:val="00F25508"/>
    <w:rsid w:val="00F326F4"/>
    <w:rsid w:val="00F36CDF"/>
    <w:rsid w:val="00F54ED1"/>
    <w:rsid w:val="00F60BA2"/>
    <w:rsid w:val="00F6661C"/>
    <w:rsid w:val="00F70859"/>
    <w:rsid w:val="00F71F5B"/>
    <w:rsid w:val="00F7631E"/>
    <w:rsid w:val="00F770EC"/>
    <w:rsid w:val="00F8038C"/>
    <w:rsid w:val="00F803AD"/>
    <w:rsid w:val="00F818F6"/>
    <w:rsid w:val="00F8206A"/>
    <w:rsid w:val="00F852E4"/>
    <w:rsid w:val="00F91EA4"/>
    <w:rsid w:val="00FA0C79"/>
    <w:rsid w:val="00FA5943"/>
    <w:rsid w:val="00FA676D"/>
    <w:rsid w:val="00FB2394"/>
    <w:rsid w:val="00FB2511"/>
    <w:rsid w:val="00FB78BD"/>
    <w:rsid w:val="00FC3D29"/>
    <w:rsid w:val="00FC6068"/>
    <w:rsid w:val="00FC7F1C"/>
    <w:rsid w:val="00FD6C51"/>
    <w:rsid w:val="00FE7486"/>
    <w:rsid w:val="00FF01AF"/>
    <w:rsid w:val="00FF5EF7"/>
    <w:rsid w:val="00FF5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1D0"/>
    <w:pPr>
      <w:spacing w:line="360" w:lineRule="auto"/>
    </w:pPr>
    <w:rPr>
      <w:rFonts w:ascii="Arial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DC41D0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27B7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DC41D0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97D86"/>
    <w:rPr>
      <w:rFonts w:ascii="Arial Narrow" w:hAnsi="Arial Narrow" w:cs="Arial Narrow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DC41D0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27B78"/>
    <w:rPr>
      <w:rFonts w:ascii="Arial" w:hAnsi="Arial" w:cs="Arial"/>
    </w:rPr>
  </w:style>
  <w:style w:type="table" w:styleId="TableGrid">
    <w:name w:val="Table Grid"/>
    <w:basedOn w:val="TableNormal"/>
    <w:uiPriority w:val="99"/>
    <w:rsid w:val="00B2142B"/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667041"/>
    <w:pPr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27B78"/>
    <w:rPr>
      <w:rFonts w:ascii="Arial" w:hAnsi="Arial" w:cs="Arial"/>
    </w:rPr>
  </w:style>
  <w:style w:type="paragraph" w:customStyle="1" w:styleId="a">
    <w:name w:val="Знак"/>
    <w:basedOn w:val="Normal"/>
    <w:uiPriority w:val="99"/>
    <w:rsid w:val="0066704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1"/>
    <w:basedOn w:val="Normal"/>
    <w:uiPriority w:val="99"/>
    <w:rsid w:val="008B38AC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138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B78"/>
    <w:rPr>
      <w:sz w:val="0"/>
      <w:szCs w:val="0"/>
    </w:rPr>
  </w:style>
  <w:style w:type="paragraph" w:styleId="ListParagraph">
    <w:name w:val="List Paragraph"/>
    <w:basedOn w:val="Normal"/>
    <w:uiPriority w:val="99"/>
    <w:qFormat/>
    <w:rsid w:val="009074E8"/>
    <w:pPr>
      <w:ind w:left="720"/>
    </w:pPr>
  </w:style>
  <w:style w:type="table" w:customStyle="1" w:styleId="10">
    <w:name w:val="Сетка таблицы1"/>
    <w:uiPriority w:val="99"/>
    <w:rsid w:val="00E11C2D"/>
    <w:rPr>
      <w:rFonts w:ascii="Arial" w:hAnsi="Arial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73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6;&#1072;&#1089;&#1087;&#1086;&#1088;&#1103;&#1078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Распоряжение.dot</Template>
  <TotalTime>6</TotalTime>
  <Pages>2</Pages>
  <Words>453</Words>
  <Characters>2583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5</cp:revision>
  <cp:lastPrinted>2024-09-26T07:48:00Z</cp:lastPrinted>
  <dcterms:created xsi:type="dcterms:W3CDTF">2024-09-26T07:45:00Z</dcterms:created>
  <dcterms:modified xsi:type="dcterms:W3CDTF">2024-09-26T14:57:00Z</dcterms:modified>
</cp:coreProperties>
</file>